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D66" w:rsidRPr="008E3409" w:rsidRDefault="00635D66" w:rsidP="00D8311A">
      <w:pPr>
        <w:jc w:val="right"/>
        <w:rPr>
          <w:sz w:val="28"/>
        </w:rPr>
      </w:pPr>
      <w:r w:rsidRPr="008E3409">
        <w:rPr>
          <w:sz w:val="28"/>
        </w:rPr>
        <w:t>Приложение</w:t>
      </w:r>
      <w:r>
        <w:rPr>
          <w:sz w:val="28"/>
        </w:rPr>
        <w:t xml:space="preserve"> 20</w:t>
      </w:r>
    </w:p>
    <w:p w:rsidR="00635D66" w:rsidRDefault="00635D66" w:rsidP="00D8311A">
      <w:pPr>
        <w:jc w:val="right"/>
        <w:rPr>
          <w:sz w:val="28"/>
        </w:rPr>
      </w:pPr>
      <w:r>
        <w:rPr>
          <w:sz w:val="28"/>
        </w:rPr>
        <w:t>к решению Совета депутатов</w:t>
      </w:r>
    </w:p>
    <w:p w:rsidR="00635D66" w:rsidRDefault="00635D66" w:rsidP="00D8311A">
      <w:pPr>
        <w:jc w:val="right"/>
        <w:rPr>
          <w:sz w:val="28"/>
        </w:rPr>
      </w:pPr>
      <w:r>
        <w:rPr>
          <w:sz w:val="28"/>
        </w:rPr>
        <w:t>Усвятского сельского поселения</w:t>
      </w:r>
    </w:p>
    <w:p w:rsidR="00635D66" w:rsidRDefault="00635D66" w:rsidP="00D8311A">
      <w:pPr>
        <w:jc w:val="right"/>
        <w:rPr>
          <w:sz w:val="28"/>
        </w:rPr>
      </w:pPr>
      <w:r>
        <w:rPr>
          <w:sz w:val="28"/>
        </w:rPr>
        <w:t>Дорогобужского района</w:t>
      </w:r>
    </w:p>
    <w:p w:rsidR="00635D66" w:rsidRDefault="00635D66" w:rsidP="00D8311A">
      <w:pPr>
        <w:jc w:val="right"/>
        <w:rPr>
          <w:sz w:val="28"/>
        </w:rPr>
      </w:pPr>
      <w:r>
        <w:rPr>
          <w:sz w:val="28"/>
        </w:rPr>
        <w:t>Смоленской области</w:t>
      </w:r>
    </w:p>
    <w:p w:rsidR="00635D66" w:rsidRDefault="00635D66" w:rsidP="00D01E84">
      <w:pPr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от  «     »                           № </w:t>
      </w:r>
    </w:p>
    <w:p w:rsidR="00635D66" w:rsidRDefault="00635D66" w:rsidP="00352C0A">
      <w:pPr>
        <w:jc w:val="center"/>
        <w:rPr>
          <w:b/>
          <w:sz w:val="28"/>
        </w:rPr>
      </w:pPr>
      <w:r>
        <w:rPr>
          <w:b/>
          <w:sz w:val="28"/>
        </w:rPr>
        <w:t>Программа муниципальных гарантий Усвятского сельского поселения   Дорогобужского района Смоленской области на плановый период 2020 и 2021 годов</w:t>
      </w:r>
    </w:p>
    <w:p w:rsidR="00635D66" w:rsidRDefault="00635D66" w:rsidP="00352C0A">
      <w:pPr>
        <w:jc w:val="center"/>
        <w:rPr>
          <w:b/>
          <w:sz w:val="28"/>
        </w:rPr>
      </w:pPr>
    </w:p>
    <w:p w:rsidR="00635D66" w:rsidRPr="00AB5DF6" w:rsidRDefault="00635D66" w:rsidP="00EB688D">
      <w:pPr>
        <w:jc w:val="center"/>
        <w:rPr>
          <w:b/>
          <w:sz w:val="28"/>
        </w:rPr>
      </w:pPr>
      <w:r>
        <w:rPr>
          <w:b/>
          <w:sz w:val="28"/>
        </w:rPr>
        <w:t>1. Перечень подлежащих предоставлению муниципальных гарантий Усвятского сельского поселения   Дорогобужского район  Смоленской области в 2020 и 2021 годах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261"/>
        <w:gridCol w:w="1984"/>
        <w:gridCol w:w="1418"/>
        <w:gridCol w:w="1417"/>
        <w:gridCol w:w="1559"/>
        <w:gridCol w:w="1559"/>
        <w:gridCol w:w="3119"/>
      </w:tblGrid>
      <w:tr w:rsidR="00635D66" w:rsidRPr="00AB5DF6">
        <w:trPr>
          <w:cantSplit/>
          <w:trHeight w:val="1194"/>
        </w:trPr>
        <w:tc>
          <w:tcPr>
            <w:tcW w:w="567" w:type="dxa"/>
            <w:vMerge w:val="restart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261" w:type="dxa"/>
            <w:vMerge w:val="restart"/>
            <w:vAlign w:val="center"/>
          </w:tcPr>
          <w:p w:rsidR="00635D66" w:rsidRPr="00AB5DF6" w:rsidRDefault="00635D66" w:rsidP="00C14970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 xml:space="preserve">Цель </w:t>
            </w:r>
            <w:r>
              <w:rPr>
                <w:b/>
                <w:sz w:val="24"/>
                <w:szCs w:val="24"/>
              </w:rPr>
              <w:t xml:space="preserve">(направление) </w:t>
            </w:r>
            <w:r w:rsidRPr="00AB5DF6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635D66" w:rsidRPr="00AB5DF6" w:rsidRDefault="00635D66" w:rsidP="00B7262E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</w:t>
            </w:r>
            <w:r w:rsidRPr="00AB5DF6">
              <w:rPr>
                <w:b/>
                <w:sz w:val="24"/>
                <w:szCs w:val="24"/>
              </w:rPr>
              <w:t xml:space="preserve"> принципал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2835" w:type="dxa"/>
            <w:gridSpan w:val="2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Сумма гарантирования (тыс. рублей)</w:t>
            </w:r>
          </w:p>
        </w:tc>
        <w:tc>
          <w:tcPr>
            <w:tcW w:w="1559" w:type="dxa"/>
            <w:vMerge w:val="restart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1559" w:type="dxa"/>
            <w:vMerge w:val="restart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Проверка финансового состояния принципала</w:t>
            </w:r>
          </w:p>
        </w:tc>
        <w:tc>
          <w:tcPr>
            <w:tcW w:w="3119" w:type="dxa"/>
            <w:vMerge w:val="restart"/>
            <w:vAlign w:val="center"/>
          </w:tcPr>
          <w:p w:rsidR="00635D66" w:rsidRPr="00AB5DF6" w:rsidRDefault="00635D66" w:rsidP="00EB688D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 xml:space="preserve">Иные условия предоставления </w:t>
            </w:r>
            <w:r w:rsidRPr="00AE6D6E">
              <w:rPr>
                <w:b/>
                <w:sz w:val="24"/>
                <w:szCs w:val="24"/>
              </w:rPr>
              <w:t xml:space="preserve">гарантий </w:t>
            </w:r>
            <w:r>
              <w:rPr>
                <w:b/>
                <w:sz w:val="24"/>
                <w:szCs w:val="24"/>
              </w:rPr>
              <w:t>муниципальных гарантий Усвятского сельского поселения Дорогобужского</w:t>
            </w:r>
            <w:r w:rsidRPr="00AE6D6E">
              <w:rPr>
                <w:b/>
                <w:sz w:val="24"/>
                <w:szCs w:val="24"/>
              </w:rPr>
              <w:t xml:space="preserve"> район</w:t>
            </w:r>
            <w:r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8"/>
              </w:rPr>
              <w:t xml:space="preserve"> </w:t>
            </w:r>
            <w:r w:rsidRPr="00AB5DF6">
              <w:rPr>
                <w:b/>
                <w:sz w:val="24"/>
                <w:szCs w:val="24"/>
              </w:rPr>
              <w:t xml:space="preserve"> Смоленской области</w:t>
            </w:r>
          </w:p>
        </w:tc>
      </w:tr>
      <w:tr w:rsidR="00635D66" w:rsidRPr="00AB5DF6">
        <w:trPr>
          <w:cantSplit/>
          <w:trHeight w:val="1194"/>
        </w:trPr>
        <w:tc>
          <w:tcPr>
            <w:tcW w:w="567" w:type="dxa"/>
            <w:vMerge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635D66" w:rsidRPr="00AB5DF6" w:rsidRDefault="00635D66" w:rsidP="00C14970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635D66" w:rsidRDefault="00635D66" w:rsidP="00B7262E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35D66" w:rsidRPr="00AB5DF6" w:rsidRDefault="00635D66" w:rsidP="00CF638F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635D66" w:rsidRPr="00AB5DF6" w:rsidRDefault="00635D66" w:rsidP="00CF638F">
            <w:pPr>
              <w:pStyle w:val="BodyText"/>
              <w:spacing w:after="0"/>
              <w:ind w:left="-250" w:firstLine="25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2021 год</w:t>
            </w:r>
          </w:p>
        </w:tc>
        <w:tc>
          <w:tcPr>
            <w:tcW w:w="1559" w:type="dxa"/>
            <w:vMerge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635D66" w:rsidRPr="00AB5DF6" w:rsidRDefault="00635D66" w:rsidP="000018FE">
            <w:pPr>
              <w:pStyle w:val="BodyText"/>
              <w:spacing w:after="0"/>
              <w:ind w:hanging="20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35D66" w:rsidRPr="009434F0" w:rsidRDefault="00635D66" w:rsidP="00CC1BF0">
      <w:pPr>
        <w:rPr>
          <w:sz w:val="2"/>
          <w:szCs w:val="2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261"/>
        <w:gridCol w:w="1984"/>
        <w:gridCol w:w="1418"/>
        <w:gridCol w:w="1417"/>
        <w:gridCol w:w="1559"/>
        <w:gridCol w:w="1559"/>
        <w:gridCol w:w="3119"/>
      </w:tblGrid>
      <w:tr w:rsidR="00635D66" w:rsidRPr="00AB5DF6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635D66" w:rsidRPr="00AB5DF6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35D66" w:rsidRPr="00AB5DF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119" w:type="dxa"/>
            <w:vAlign w:val="center"/>
          </w:tcPr>
          <w:p w:rsidR="00635D66" w:rsidRDefault="00635D66" w:rsidP="00871B97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635D66" w:rsidRPr="00AB5DF6">
        <w:trPr>
          <w:cantSplit/>
        </w:trPr>
        <w:tc>
          <w:tcPr>
            <w:tcW w:w="567" w:type="dxa"/>
          </w:tcPr>
          <w:p w:rsidR="00635D66" w:rsidRPr="00AB5DF6" w:rsidRDefault="00635D66" w:rsidP="00871B97">
            <w:pPr>
              <w:pStyle w:val="BodyText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635D66" w:rsidRPr="00AB5DF6" w:rsidRDefault="00635D66" w:rsidP="00176B06">
            <w:pPr>
              <w:pStyle w:val="BodyText"/>
              <w:spacing w:after="0"/>
              <w:jc w:val="both"/>
              <w:rPr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635D66" w:rsidRPr="00AB5DF6" w:rsidRDefault="00635D66" w:rsidP="00063B6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635D66" w:rsidRPr="00AB5DF6" w:rsidRDefault="00635D66" w:rsidP="00BF51C3">
            <w:pPr>
              <w:pStyle w:val="BodyText"/>
              <w:spacing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635D66" w:rsidRPr="00AB5DF6" w:rsidRDefault="00635D66" w:rsidP="00BF51C3">
            <w:pPr>
              <w:pStyle w:val="BodyText"/>
              <w:spacing w:after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635D66" w:rsidRPr="00AB5DF6" w:rsidRDefault="00635D66" w:rsidP="00063B6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559" w:type="dxa"/>
          </w:tcPr>
          <w:p w:rsidR="00635D66" w:rsidRPr="00AB5DF6" w:rsidRDefault="00635D66" w:rsidP="00063B6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3119" w:type="dxa"/>
          </w:tcPr>
          <w:p w:rsidR="00635D66" w:rsidRPr="00AB5DF6" w:rsidRDefault="00635D66" w:rsidP="00063B64">
            <w:pPr>
              <w:pStyle w:val="BodyText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635D66" w:rsidRDefault="00635D66" w:rsidP="00F06B4A">
      <w:pPr>
        <w:pStyle w:val="BodyText"/>
        <w:spacing w:after="0"/>
        <w:ind w:firstLine="709"/>
        <w:jc w:val="both"/>
        <w:rPr>
          <w:sz w:val="28"/>
        </w:rPr>
      </w:pPr>
      <w:r>
        <w:rPr>
          <w:sz w:val="28"/>
        </w:rPr>
        <w:t>2. Общий объем бюджетных ассигнований, предусмотренных на исполнение муниципальных гарантий Усвятского сельского поселения Дорогобужского района Смоленской области по возможным гарантийным случаям в 2020 году, − 0,0 тыс. рублей, из них:</w:t>
      </w:r>
    </w:p>
    <w:p w:rsidR="00635D66" w:rsidRDefault="00635D66" w:rsidP="00F06B4A">
      <w:pPr>
        <w:pStyle w:val="BodyText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сельского поселения− 0,0 тыс. рублей;</w:t>
      </w:r>
    </w:p>
    <w:p w:rsidR="00635D66" w:rsidRDefault="00635D66" w:rsidP="00F06B4A">
      <w:pPr>
        <w:ind w:firstLine="709"/>
        <w:jc w:val="both"/>
        <w:rPr>
          <w:sz w:val="28"/>
          <w:szCs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 бюджета сельского поселения – 0,0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рублей.</w:t>
      </w:r>
    </w:p>
    <w:p w:rsidR="00635D66" w:rsidRDefault="00635D66" w:rsidP="00F06B4A">
      <w:pPr>
        <w:pStyle w:val="BodyText"/>
        <w:spacing w:after="0"/>
        <w:ind w:firstLine="709"/>
        <w:jc w:val="both"/>
        <w:rPr>
          <w:sz w:val="28"/>
        </w:rPr>
      </w:pPr>
      <w:r>
        <w:rPr>
          <w:sz w:val="28"/>
        </w:rPr>
        <w:t>Общий объем бюджетных ассигнований, предусмотренных на исполнение муниципальных гарантий Усвятского сельского поселения</w:t>
      </w:r>
      <w:r>
        <w:rPr>
          <w:b/>
          <w:sz w:val="28"/>
        </w:rPr>
        <w:t xml:space="preserve"> </w:t>
      </w:r>
      <w:r>
        <w:rPr>
          <w:sz w:val="28"/>
        </w:rPr>
        <w:t xml:space="preserve"> Дорогобужского района Смоленской области по возможным гарантийным случаям в 2021 году, − 0,0 тыс. рублей, из них:</w:t>
      </w:r>
    </w:p>
    <w:p w:rsidR="00635D66" w:rsidRDefault="00635D66" w:rsidP="00F06B4A">
      <w:pPr>
        <w:pStyle w:val="BodyText"/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за счет источников финансирования дефицита бюджета сельского поселения− 0,0 тыс. рублей;</w:t>
      </w:r>
    </w:p>
    <w:p w:rsidR="00635D66" w:rsidRPr="004C57CF" w:rsidRDefault="00635D66" w:rsidP="00EB688D">
      <w:pPr>
        <w:ind w:firstLine="709"/>
        <w:jc w:val="both"/>
        <w:rPr>
          <w:sz w:val="28"/>
        </w:rPr>
      </w:pPr>
      <w:r>
        <w:rPr>
          <w:sz w:val="28"/>
          <w:szCs w:val="24"/>
        </w:rPr>
        <w:t>2) </w:t>
      </w:r>
      <w:r>
        <w:rPr>
          <w:sz w:val="28"/>
          <w:szCs w:val="28"/>
        </w:rPr>
        <w:t>за счет расходов  бюджета сельского поселения – 0,0</w:t>
      </w:r>
      <w:r>
        <w:rPr>
          <w:sz w:val="28"/>
        </w:rPr>
        <w:t xml:space="preserve"> </w:t>
      </w:r>
      <w:r>
        <w:rPr>
          <w:sz w:val="28"/>
          <w:szCs w:val="28"/>
        </w:rPr>
        <w:t>тыс. рублей.</w:t>
      </w:r>
    </w:p>
    <w:sectPr w:rsidR="00635D66" w:rsidRPr="004C57CF" w:rsidSect="00301E54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D66" w:rsidRDefault="00635D66">
      <w:r>
        <w:separator/>
      </w:r>
    </w:p>
  </w:endnote>
  <w:endnote w:type="continuationSeparator" w:id="0">
    <w:p w:rsidR="00635D66" w:rsidRDefault="00635D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D66" w:rsidRDefault="00635D66">
      <w:r>
        <w:separator/>
      </w:r>
    </w:p>
  </w:footnote>
  <w:footnote w:type="continuationSeparator" w:id="0">
    <w:p w:rsidR="00635D66" w:rsidRDefault="00635D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D66" w:rsidRDefault="00635D66" w:rsidP="00CB184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635D66" w:rsidRDefault="00635D6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5D66" w:rsidRPr="00F535E3" w:rsidRDefault="00635D66">
    <w:pPr>
      <w:pStyle w:val="Header"/>
      <w:jc w:val="center"/>
      <w:rPr>
        <w:sz w:val="20"/>
        <w:szCs w:val="20"/>
      </w:rPr>
    </w:pPr>
    <w:r w:rsidRPr="00F535E3">
      <w:rPr>
        <w:sz w:val="20"/>
        <w:szCs w:val="20"/>
      </w:rPr>
      <w:fldChar w:fldCharType="begin"/>
    </w:r>
    <w:r w:rsidRPr="00F535E3">
      <w:rPr>
        <w:sz w:val="20"/>
        <w:szCs w:val="20"/>
      </w:rPr>
      <w:instrText xml:space="preserve"> PAGE   \* MERGEFORMAT </w:instrText>
    </w:r>
    <w:r w:rsidRPr="00F535E3">
      <w:rPr>
        <w:sz w:val="20"/>
        <w:szCs w:val="20"/>
      </w:rPr>
      <w:fldChar w:fldCharType="separate"/>
    </w:r>
    <w:r>
      <w:rPr>
        <w:noProof/>
        <w:sz w:val="20"/>
        <w:szCs w:val="20"/>
      </w:rPr>
      <w:t>2</w:t>
    </w:r>
    <w:r w:rsidRPr="00F535E3">
      <w:rPr>
        <w:sz w:val="20"/>
        <w:szCs w:val="20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70EC"/>
    <w:rsid w:val="00017722"/>
    <w:rsid w:val="00020011"/>
    <w:rsid w:val="00021C17"/>
    <w:rsid w:val="000248FB"/>
    <w:rsid w:val="000254FD"/>
    <w:rsid w:val="00025B8C"/>
    <w:rsid w:val="00034477"/>
    <w:rsid w:val="00035548"/>
    <w:rsid w:val="00036EC3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812E7"/>
    <w:rsid w:val="0008274C"/>
    <w:rsid w:val="0008688B"/>
    <w:rsid w:val="00090C60"/>
    <w:rsid w:val="00094B1C"/>
    <w:rsid w:val="000A1DE2"/>
    <w:rsid w:val="000A28EF"/>
    <w:rsid w:val="000A4646"/>
    <w:rsid w:val="000A476D"/>
    <w:rsid w:val="000A47BC"/>
    <w:rsid w:val="000A631C"/>
    <w:rsid w:val="000B053E"/>
    <w:rsid w:val="000B31DA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30112"/>
    <w:rsid w:val="001317B2"/>
    <w:rsid w:val="00133750"/>
    <w:rsid w:val="001357AD"/>
    <w:rsid w:val="00140490"/>
    <w:rsid w:val="0014078C"/>
    <w:rsid w:val="00140F38"/>
    <w:rsid w:val="00141530"/>
    <w:rsid w:val="00142EA2"/>
    <w:rsid w:val="00143E97"/>
    <w:rsid w:val="001511A6"/>
    <w:rsid w:val="00153B8F"/>
    <w:rsid w:val="0015575A"/>
    <w:rsid w:val="00160463"/>
    <w:rsid w:val="0016324E"/>
    <w:rsid w:val="001641C5"/>
    <w:rsid w:val="00165E1F"/>
    <w:rsid w:val="00165F2A"/>
    <w:rsid w:val="001708E3"/>
    <w:rsid w:val="00171DEB"/>
    <w:rsid w:val="0017201F"/>
    <w:rsid w:val="00174B94"/>
    <w:rsid w:val="00175DB7"/>
    <w:rsid w:val="00176925"/>
    <w:rsid w:val="00176B06"/>
    <w:rsid w:val="00177FF8"/>
    <w:rsid w:val="00186642"/>
    <w:rsid w:val="001906DE"/>
    <w:rsid w:val="00190795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E43D5"/>
    <w:rsid w:val="001F005D"/>
    <w:rsid w:val="001F006C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8C7"/>
    <w:rsid w:val="00240CF1"/>
    <w:rsid w:val="002413CE"/>
    <w:rsid w:val="0024142E"/>
    <w:rsid w:val="00241A02"/>
    <w:rsid w:val="00242D62"/>
    <w:rsid w:val="0024571D"/>
    <w:rsid w:val="00247811"/>
    <w:rsid w:val="00247A83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5228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51DC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CB5"/>
    <w:rsid w:val="00305F43"/>
    <w:rsid w:val="00307473"/>
    <w:rsid w:val="00312E68"/>
    <w:rsid w:val="00313204"/>
    <w:rsid w:val="00314E5F"/>
    <w:rsid w:val="00315F80"/>
    <w:rsid w:val="00316629"/>
    <w:rsid w:val="0031688E"/>
    <w:rsid w:val="00316D6D"/>
    <w:rsid w:val="00321614"/>
    <w:rsid w:val="003216A5"/>
    <w:rsid w:val="00325983"/>
    <w:rsid w:val="00332B1B"/>
    <w:rsid w:val="0033591B"/>
    <w:rsid w:val="003369F2"/>
    <w:rsid w:val="00336E95"/>
    <w:rsid w:val="0034100E"/>
    <w:rsid w:val="00342592"/>
    <w:rsid w:val="00343DE4"/>
    <w:rsid w:val="003515DE"/>
    <w:rsid w:val="0035213C"/>
    <w:rsid w:val="00352C0A"/>
    <w:rsid w:val="00353628"/>
    <w:rsid w:val="00365BB6"/>
    <w:rsid w:val="003665E5"/>
    <w:rsid w:val="003669D8"/>
    <w:rsid w:val="0036709E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B64"/>
    <w:rsid w:val="003B1D6C"/>
    <w:rsid w:val="003B39EB"/>
    <w:rsid w:val="003B3A87"/>
    <w:rsid w:val="003B5A45"/>
    <w:rsid w:val="003B69D3"/>
    <w:rsid w:val="003B6C7F"/>
    <w:rsid w:val="003B7554"/>
    <w:rsid w:val="003C19A4"/>
    <w:rsid w:val="003C3185"/>
    <w:rsid w:val="003C3A71"/>
    <w:rsid w:val="003C484B"/>
    <w:rsid w:val="003C5E4E"/>
    <w:rsid w:val="003D03E2"/>
    <w:rsid w:val="003D0D3F"/>
    <w:rsid w:val="003D2FBD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9C3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70D5A"/>
    <w:rsid w:val="0047439D"/>
    <w:rsid w:val="0047445D"/>
    <w:rsid w:val="00475940"/>
    <w:rsid w:val="00476E47"/>
    <w:rsid w:val="0047772A"/>
    <w:rsid w:val="0048125D"/>
    <w:rsid w:val="00486793"/>
    <w:rsid w:val="00493007"/>
    <w:rsid w:val="0049457B"/>
    <w:rsid w:val="00494B15"/>
    <w:rsid w:val="004A304F"/>
    <w:rsid w:val="004A5C86"/>
    <w:rsid w:val="004B1982"/>
    <w:rsid w:val="004B5356"/>
    <w:rsid w:val="004B5C12"/>
    <w:rsid w:val="004C0205"/>
    <w:rsid w:val="004C2262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1186"/>
    <w:rsid w:val="004F191C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17AF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26BDB"/>
    <w:rsid w:val="005320B9"/>
    <w:rsid w:val="00532867"/>
    <w:rsid w:val="00533094"/>
    <w:rsid w:val="0053360E"/>
    <w:rsid w:val="00534EB1"/>
    <w:rsid w:val="005363BA"/>
    <w:rsid w:val="005372F9"/>
    <w:rsid w:val="00541C84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C3EFE"/>
    <w:rsid w:val="005D18F7"/>
    <w:rsid w:val="005D7015"/>
    <w:rsid w:val="005D7210"/>
    <w:rsid w:val="005D781D"/>
    <w:rsid w:val="005D7994"/>
    <w:rsid w:val="005E02AA"/>
    <w:rsid w:val="005E249F"/>
    <w:rsid w:val="005E4303"/>
    <w:rsid w:val="005E5003"/>
    <w:rsid w:val="005F016E"/>
    <w:rsid w:val="005F0CB8"/>
    <w:rsid w:val="005F1DC0"/>
    <w:rsid w:val="005F6F8C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7F5"/>
    <w:rsid w:val="00620379"/>
    <w:rsid w:val="00622256"/>
    <w:rsid w:val="006241A6"/>
    <w:rsid w:val="00626C63"/>
    <w:rsid w:val="006309D9"/>
    <w:rsid w:val="006318A0"/>
    <w:rsid w:val="00631D9A"/>
    <w:rsid w:val="00631DE9"/>
    <w:rsid w:val="0063227B"/>
    <w:rsid w:val="00633026"/>
    <w:rsid w:val="0063358A"/>
    <w:rsid w:val="006345F2"/>
    <w:rsid w:val="00634D75"/>
    <w:rsid w:val="00635D66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610A"/>
    <w:rsid w:val="0066652B"/>
    <w:rsid w:val="00670AE9"/>
    <w:rsid w:val="006713BA"/>
    <w:rsid w:val="00671E1C"/>
    <w:rsid w:val="006745B2"/>
    <w:rsid w:val="0067513E"/>
    <w:rsid w:val="006807B8"/>
    <w:rsid w:val="00680F12"/>
    <w:rsid w:val="0068434A"/>
    <w:rsid w:val="006855A2"/>
    <w:rsid w:val="006858D1"/>
    <w:rsid w:val="00692553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7EF5"/>
    <w:rsid w:val="006C2D41"/>
    <w:rsid w:val="006C2D46"/>
    <w:rsid w:val="006C2D73"/>
    <w:rsid w:val="006C654F"/>
    <w:rsid w:val="006D3DFE"/>
    <w:rsid w:val="006D58F8"/>
    <w:rsid w:val="006D626F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D19"/>
    <w:rsid w:val="00700C69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52BC9"/>
    <w:rsid w:val="00756782"/>
    <w:rsid w:val="00757135"/>
    <w:rsid w:val="007608C7"/>
    <w:rsid w:val="00764E32"/>
    <w:rsid w:val="00765F9E"/>
    <w:rsid w:val="007701D4"/>
    <w:rsid w:val="00770AEB"/>
    <w:rsid w:val="0077214D"/>
    <w:rsid w:val="007809AA"/>
    <w:rsid w:val="00780EE7"/>
    <w:rsid w:val="00781BC7"/>
    <w:rsid w:val="00784C9A"/>
    <w:rsid w:val="00786B0C"/>
    <w:rsid w:val="007932C7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D1549"/>
    <w:rsid w:val="007D2823"/>
    <w:rsid w:val="007D2BFE"/>
    <w:rsid w:val="007D3358"/>
    <w:rsid w:val="007D38DF"/>
    <w:rsid w:val="007D423C"/>
    <w:rsid w:val="007D77DE"/>
    <w:rsid w:val="007E3B46"/>
    <w:rsid w:val="007F1DB6"/>
    <w:rsid w:val="007F3E89"/>
    <w:rsid w:val="007F44ED"/>
    <w:rsid w:val="007F5498"/>
    <w:rsid w:val="007F618F"/>
    <w:rsid w:val="008019FA"/>
    <w:rsid w:val="00804B89"/>
    <w:rsid w:val="00804F69"/>
    <w:rsid w:val="00805E1E"/>
    <w:rsid w:val="0080636F"/>
    <w:rsid w:val="008123E7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2159"/>
    <w:rsid w:val="008B3284"/>
    <w:rsid w:val="008B4AA7"/>
    <w:rsid w:val="008B57A7"/>
    <w:rsid w:val="008B6DD5"/>
    <w:rsid w:val="008B79E4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F1582"/>
    <w:rsid w:val="008F1849"/>
    <w:rsid w:val="008F3982"/>
    <w:rsid w:val="008F4788"/>
    <w:rsid w:val="008F7E4E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7A40"/>
    <w:rsid w:val="009514BA"/>
    <w:rsid w:val="00951C48"/>
    <w:rsid w:val="00951FC9"/>
    <w:rsid w:val="00957C56"/>
    <w:rsid w:val="009623DC"/>
    <w:rsid w:val="00964643"/>
    <w:rsid w:val="00965506"/>
    <w:rsid w:val="00965C78"/>
    <w:rsid w:val="009667C6"/>
    <w:rsid w:val="00970BD9"/>
    <w:rsid w:val="009776A5"/>
    <w:rsid w:val="0098268B"/>
    <w:rsid w:val="00984180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D5"/>
    <w:rsid w:val="009F7470"/>
    <w:rsid w:val="00A046E3"/>
    <w:rsid w:val="00A056E6"/>
    <w:rsid w:val="00A14D64"/>
    <w:rsid w:val="00A15143"/>
    <w:rsid w:val="00A23892"/>
    <w:rsid w:val="00A31F35"/>
    <w:rsid w:val="00A324E3"/>
    <w:rsid w:val="00A325BA"/>
    <w:rsid w:val="00A349B8"/>
    <w:rsid w:val="00A36F61"/>
    <w:rsid w:val="00A375B3"/>
    <w:rsid w:val="00A40AE7"/>
    <w:rsid w:val="00A45847"/>
    <w:rsid w:val="00A468DA"/>
    <w:rsid w:val="00A46B8E"/>
    <w:rsid w:val="00A4724B"/>
    <w:rsid w:val="00A511D0"/>
    <w:rsid w:val="00A52EFB"/>
    <w:rsid w:val="00A539C0"/>
    <w:rsid w:val="00A722A4"/>
    <w:rsid w:val="00A725F4"/>
    <w:rsid w:val="00A734D8"/>
    <w:rsid w:val="00A73CC9"/>
    <w:rsid w:val="00A760F8"/>
    <w:rsid w:val="00A76235"/>
    <w:rsid w:val="00A84F02"/>
    <w:rsid w:val="00A91DCA"/>
    <w:rsid w:val="00A928D2"/>
    <w:rsid w:val="00A973A9"/>
    <w:rsid w:val="00AA1CF9"/>
    <w:rsid w:val="00AA4D03"/>
    <w:rsid w:val="00AB0A4A"/>
    <w:rsid w:val="00AB1077"/>
    <w:rsid w:val="00AB1AF7"/>
    <w:rsid w:val="00AB3206"/>
    <w:rsid w:val="00AB5B69"/>
    <w:rsid w:val="00AB5DF6"/>
    <w:rsid w:val="00AB7AD8"/>
    <w:rsid w:val="00AC2856"/>
    <w:rsid w:val="00AC3F88"/>
    <w:rsid w:val="00AC4BE8"/>
    <w:rsid w:val="00AC5276"/>
    <w:rsid w:val="00AC53A3"/>
    <w:rsid w:val="00AC7669"/>
    <w:rsid w:val="00AC7900"/>
    <w:rsid w:val="00AD04C8"/>
    <w:rsid w:val="00AD4345"/>
    <w:rsid w:val="00AD6B33"/>
    <w:rsid w:val="00AD7E93"/>
    <w:rsid w:val="00AE023B"/>
    <w:rsid w:val="00AE0DBB"/>
    <w:rsid w:val="00AE1C0F"/>
    <w:rsid w:val="00AE3904"/>
    <w:rsid w:val="00AE42F6"/>
    <w:rsid w:val="00AE6D6E"/>
    <w:rsid w:val="00AF0FBA"/>
    <w:rsid w:val="00AF3DC6"/>
    <w:rsid w:val="00AF4BB0"/>
    <w:rsid w:val="00AF4C27"/>
    <w:rsid w:val="00B035CB"/>
    <w:rsid w:val="00B03EEC"/>
    <w:rsid w:val="00B077BE"/>
    <w:rsid w:val="00B10086"/>
    <w:rsid w:val="00B24A53"/>
    <w:rsid w:val="00B25653"/>
    <w:rsid w:val="00B30D3C"/>
    <w:rsid w:val="00B33C09"/>
    <w:rsid w:val="00B348CC"/>
    <w:rsid w:val="00B3572B"/>
    <w:rsid w:val="00B374A1"/>
    <w:rsid w:val="00B40B58"/>
    <w:rsid w:val="00B41DB5"/>
    <w:rsid w:val="00B46AD8"/>
    <w:rsid w:val="00B5011D"/>
    <w:rsid w:val="00B523ED"/>
    <w:rsid w:val="00B53646"/>
    <w:rsid w:val="00B5792C"/>
    <w:rsid w:val="00B609E9"/>
    <w:rsid w:val="00B63FA5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1B33"/>
    <w:rsid w:val="00B92368"/>
    <w:rsid w:val="00B938CE"/>
    <w:rsid w:val="00B94769"/>
    <w:rsid w:val="00B964A1"/>
    <w:rsid w:val="00BA0050"/>
    <w:rsid w:val="00BA1595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5B02"/>
    <w:rsid w:val="00C06315"/>
    <w:rsid w:val="00C14970"/>
    <w:rsid w:val="00C20C1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CD6"/>
    <w:rsid w:val="00C36F87"/>
    <w:rsid w:val="00C41D37"/>
    <w:rsid w:val="00C47E49"/>
    <w:rsid w:val="00C50A57"/>
    <w:rsid w:val="00C5170B"/>
    <w:rsid w:val="00C52F8F"/>
    <w:rsid w:val="00C54755"/>
    <w:rsid w:val="00C5498E"/>
    <w:rsid w:val="00C54EED"/>
    <w:rsid w:val="00C56DEE"/>
    <w:rsid w:val="00C57589"/>
    <w:rsid w:val="00C663D6"/>
    <w:rsid w:val="00C72740"/>
    <w:rsid w:val="00C7399B"/>
    <w:rsid w:val="00C76208"/>
    <w:rsid w:val="00C815A3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38F"/>
    <w:rsid w:val="00CF65F5"/>
    <w:rsid w:val="00CF6F79"/>
    <w:rsid w:val="00D01E84"/>
    <w:rsid w:val="00D0391D"/>
    <w:rsid w:val="00D03F40"/>
    <w:rsid w:val="00D06994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EF9"/>
    <w:rsid w:val="00D54A34"/>
    <w:rsid w:val="00D557F6"/>
    <w:rsid w:val="00D66737"/>
    <w:rsid w:val="00D669FD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CDB"/>
    <w:rsid w:val="00DA389C"/>
    <w:rsid w:val="00DA461A"/>
    <w:rsid w:val="00DA4966"/>
    <w:rsid w:val="00DA4D17"/>
    <w:rsid w:val="00DB048C"/>
    <w:rsid w:val="00DB2425"/>
    <w:rsid w:val="00DB3ABF"/>
    <w:rsid w:val="00DB42A9"/>
    <w:rsid w:val="00DB6780"/>
    <w:rsid w:val="00DC3318"/>
    <w:rsid w:val="00DC5F25"/>
    <w:rsid w:val="00DD0E24"/>
    <w:rsid w:val="00DD1754"/>
    <w:rsid w:val="00DD77C0"/>
    <w:rsid w:val="00DE2160"/>
    <w:rsid w:val="00DE6342"/>
    <w:rsid w:val="00DF0108"/>
    <w:rsid w:val="00DF2354"/>
    <w:rsid w:val="00DF3209"/>
    <w:rsid w:val="00DF3985"/>
    <w:rsid w:val="00DF3FC7"/>
    <w:rsid w:val="00E07510"/>
    <w:rsid w:val="00E10028"/>
    <w:rsid w:val="00E10432"/>
    <w:rsid w:val="00E118FE"/>
    <w:rsid w:val="00E125FC"/>
    <w:rsid w:val="00E133B9"/>
    <w:rsid w:val="00E17476"/>
    <w:rsid w:val="00E2099B"/>
    <w:rsid w:val="00E20EF2"/>
    <w:rsid w:val="00E21531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6630"/>
    <w:rsid w:val="00E5776F"/>
    <w:rsid w:val="00E57FA6"/>
    <w:rsid w:val="00E60320"/>
    <w:rsid w:val="00E63AAE"/>
    <w:rsid w:val="00E72DB6"/>
    <w:rsid w:val="00E740DC"/>
    <w:rsid w:val="00E802F2"/>
    <w:rsid w:val="00E812B0"/>
    <w:rsid w:val="00E84688"/>
    <w:rsid w:val="00E91FF0"/>
    <w:rsid w:val="00E93D8E"/>
    <w:rsid w:val="00E95219"/>
    <w:rsid w:val="00E952B9"/>
    <w:rsid w:val="00E96E08"/>
    <w:rsid w:val="00E9736F"/>
    <w:rsid w:val="00EA1CD8"/>
    <w:rsid w:val="00EA63BF"/>
    <w:rsid w:val="00EB390E"/>
    <w:rsid w:val="00EB3C81"/>
    <w:rsid w:val="00EB509B"/>
    <w:rsid w:val="00EB688D"/>
    <w:rsid w:val="00EB6A7F"/>
    <w:rsid w:val="00EC0802"/>
    <w:rsid w:val="00EC1C48"/>
    <w:rsid w:val="00EC2B9D"/>
    <w:rsid w:val="00EC737B"/>
    <w:rsid w:val="00ED397C"/>
    <w:rsid w:val="00EE0DD0"/>
    <w:rsid w:val="00EE6BCB"/>
    <w:rsid w:val="00EF06C1"/>
    <w:rsid w:val="00EF0E9F"/>
    <w:rsid w:val="00EF1222"/>
    <w:rsid w:val="00EF33E9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B4A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4309"/>
    <w:rsid w:val="00F535E3"/>
    <w:rsid w:val="00F56195"/>
    <w:rsid w:val="00F57CFB"/>
    <w:rsid w:val="00F63C4E"/>
    <w:rsid w:val="00F645E3"/>
    <w:rsid w:val="00F65E5F"/>
    <w:rsid w:val="00F70E33"/>
    <w:rsid w:val="00F73D1B"/>
    <w:rsid w:val="00F752A4"/>
    <w:rsid w:val="00F8096E"/>
    <w:rsid w:val="00F81C77"/>
    <w:rsid w:val="00F85AD5"/>
    <w:rsid w:val="00F85F0F"/>
    <w:rsid w:val="00F9284F"/>
    <w:rsid w:val="00F940B2"/>
    <w:rsid w:val="00FA2D54"/>
    <w:rsid w:val="00FA7C86"/>
    <w:rsid w:val="00FB2A6C"/>
    <w:rsid w:val="00FB3A96"/>
    <w:rsid w:val="00FB4B39"/>
    <w:rsid w:val="00FB53A7"/>
    <w:rsid w:val="00FB7707"/>
    <w:rsid w:val="00FB79A5"/>
    <w:rsid w:val="00FC0D6E"/>
    <w:rsid w:val="00FC1E6F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F9F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91DCA"/>
    <w:pPr>
      <w:keepNext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91D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91DCA"/>
    <w:pPr>
      <w:keepNext/>
      <w:jc w:val="both"/>
      <w:outlineLvl w:val="5"/>
    </w:pPr>
    <w:rPr>
      <w:sz w:val="28"/>
      <w:szCs w:val="28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91DCA"/>
    <w:pPr>
      <w:keepNext/>
      <w:ind w:firstLine="709"/>
      <w:jc w:val="both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DB42A9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DB42A9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DB42A9"/>
    <w:rPr>
      <w:rFonts w:ascii="Calibri" w:hAnsi="Calibri" w:cs="Times New Roman"/>
      <w:b/>
      <w:b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DB42A9"/>
    <w:rPr>
      <w:rFonts w:ascii="Cambria" w:hAnsi="Cambria" w:cs="Times New Roman"/>
      <w:sz w:val="22"/>
      <w:szCs w:val="22"/>
    </w:rPr>
  </w:style>
  <w:style w:type="paragraph" w:customStyle="1" w:styleId="ConsNormal">
    <w:name w:val="ConsNormal"/>
    <w:uiPriority w:val="99"/>
    <w:rsid w:val="009E6F9F"/>
    <w:pPr>
      <w:widowControl w:val="0"/>
      <w:ind w:firstLine="720"/>
    </w:pPr>
    <w:rPr>
      <w:rFonts w:ascii="Arial" w:hAnsi="Arial" w:cs="Arial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uiPriority w:val="99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NoSpacing">
    <w:name w:val="No Spacing"/>
    <w:uiPriority w:val="99"/>
    <w:qFormat/>
    <w:rsid w:val="00A91DCA"/>
    <w:rPr>
      <w:rFonts w:ascii="Calibri" w:hAnsi="Calibri" w:cs="Calibri"/>
      <w:lang w:eastAsia="en-US"/>
    </w:rPr>
  </w:style>
  <w:style w:type="paragraph" w:customStyle="1" w:styleId="ConsPlusCell">
    <w:name w:val="ConsPlusCell"/>
    <w:uiPriority w:val="99"/>
    <w:rsid w:val="00A91DCA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Footer">
    <w:name w:val="footer"/>
    <w:aliases w:val="Знак1"/>
    <w:basedOn w:val="Normal"/>
    <w:link w:val="FooterChar"/>
    <w:uiPriority w:val="99"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FooterChar">
    <w:name w:val="Footer Char"/>
    <w:aliases w:val="Знак1 Char"/>
    <w:basedOn w:val="DefaultParagraphFont"/>
    <w:link w:val="Footer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Header">
    <w:name w:val="header"/>
    <w:aliases w:val="Знак2"/>
    <w:basedOn w:val="Normal"/>
    <w:link w:val="HeaderChar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HeaderChar">
    <w:name w:val="Header Char"/>
    <w:aliases w:val="Знак2 Char"/>
    <w:basedOn w:val="DefaultParagraphFont"/>
    <w:link w:val="Header"/>
    <w:uiPriority w:val="99"/>
    <w:locked/>
    <w:rsid w:val="00A91DCA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9055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879F2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B42A9"/>
    <w:rPr>
      <w:rFonts w:cs="Times New Roman"/>
    </w:rPr>
  </w:style>
  <w:style w:type="paragraph" w:styleId="Title">
    <w:name w:val="Title"/>
    <w:aliases w:val="Знак3"/>
    <w:basedOn w:val="Normal"/>
    <w:link w:val="TitleChar"/>
    <w:uiPriority w:val="99"/>
    <w:qFormat/>
    <w:rsid w:val="00B53646"/>
    <w:pPr>
      <w:jc w:val="center"/>
    </w:pPr>
    <w:rPr>
      <w:sz w:val="28"/>
      <w:szCs w:val="28"/>
    </w:rPr>
  </w:style>
  <w:style w:type="character" w:customStyle="1" w:styleId="TitleChar">
    <w:name w:val="Title Char"/>
    <w:aliases w:val="Знак3 Char"/>
    <w:basedOn w:val="DefaultParagraphFont"/>
    <w:link w:val="Title"/>
    <w:uiPriority w:val="99"/>
    <w:locked/>
    <w:rsid w:val="00A91DCA"/>
    <w:rPr>
      <w:rFonts w:cs="Times New Roman"/>
      <w:sz w:val="28"/>
      <w:szCs w:val="28"/>
    </w:rPr>
  </w:style>
  <w:style w:type="character" w:customStyle="1" w:styleId="3">
    <w:name w:val="Знак Знак3"/>
    <w:basedOn w:val="DefaultParagraphFont"/>
    <w:uiPriority w:val="99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a">
    <w:name w:val="Îáû÷íûé"/>
    <w:uiPriority w:val="99"/>
    <w:rsid w:val="008708AE"/>
    <w:rPr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7A509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B42A9"/>
    <w:rPr>
      <w:rFonts w:cs="Times New Roman"/>
    </w:rPr>
  </w:style>
  <w:style w:type="paragraph" w:styleId="BalloonText">
    <w:name w:val="Balloon Text"/>
    <w:aliases w:val="Знак"/>
    <w:basedOn w:val="Normal"/>
    <w:link w:val="BalloonTextChar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aliases w:val="Знак Char"/>
    <w:basedOn w:val="DefaultParagraphFont"/>
    <w:link w:val="BalloonText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Normal"/>
    <w:next w:val="Normal"/>
    <w:uiPriority w:val="99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">
    <w:name w:val="çàãîëîâîê 5"/>
    <w:basedOn w:val="Normal"/>
    <w:next w:val="Normal"/>
    <w:uiPriority w:val="99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uiPriority w:val="99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uiPriority w:val="99"/>
    <w:rsid w:val="00A91DCA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Appendix">
    <w:name w:val="Appendix"/>
    <w:basedOn w:val="Normal"/>
    <w:uiPriority w:val="99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DB42A9"/>
    <w:rPr>
      <w:rFonts w:cs="Times New Roman"/>
      <w:sz w:val="16"/>
      <w:szCs w:val="16"/>
    </w:rPr>
  </w:style>
  <w:style w:type="character" w:styleId="Hyperlink">
    <w:name w:val="Hyperlink"/>
    <w:basedOn w:val="DefaultParagraphFont"/>
    <w:uiPriority w:val="99"/>
    <w:rsid w:val="00A91DCA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Normal"/>
    <w:uiPriority w:val="99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uiPriority w:val="99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uiPriority w:val="99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Subtitle">
    <w:name w:val="Subtitle"/>
    <w:basedOn w:val="Normal"/>
    <w:link w:val="SubtitleChar"/>
    <w:uiPriority w:val="99"/>
    <w:qFormat/>
    <w:rsid w:val="00A91DC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DB42A9"/>
    <w:rPr>
      <w:rFonts w:ascii="Cambria" w:hAnsi="Cambria" w:cs="Times New Roman"/>
      <w:sz w:val="24"/>
      <w:szCs w:val="24"/>
    </w:rPr>
  </w:style>
  <w:style w:type="paragraph" w:styleId="List">
    <w:name w:val="List"/>
    <w:basedOn w:val="Normal"/>
    <w:uiPriority w:val="99"/>
    <w:rsid w:val="00A91DCA"/>
    <w:pPr>
      <w:ind w:left="283" w:hanging="283"/>
    </w:pPr>
  </w:style>
  <w:style w:type="paragraph" w:customStyle="1" w:styleId="ConsPlusNonformat">
    <w:name w:val="ConsPlusNonformat"/>
    <w:uiPriority w:val="99"/>
    <w:rsid w:val="00A91DCA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character" w:customStyle="1" w:styleId="4">
    <w:name w:val="Знак Знак4"/>
    <w:basedOn w:val="DefaultParagraphFont"/>
    <w:uiPriority w:val="99"/>
    <w:rsid w:val="00A91DCA"/>
    <w:rPr>
      <w:rFonts w:ascii="Courier New" w:hAnsi="Courier New" w:cs="Courier New"/>
      <w:lang w:val="ru-RU"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CC1BF0"/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B42A9"/>
    <w:rPr>
      <w:rFonts w:cs="Times New Roman"/>
    </w:rPr>
  </w:style>
  <w:style w:type="character" w:styleId="FootnoteReference">
    <w:name w:val="footnote reference"/>
    <w:basedOn w:val="DefaultParagraphFont"/>
    <w:uiPriority w:val="99"/>
    <w:semiHidden/>
    <w:rsid w:val="00CC1BF0"/>
    <w:rPr>
      <w:rFonts w:cs="Times New Roman"/>
      <w:vertAlign w:val="superscript"/>
    </w:rPr>
  </w:style>
  <w:style w:type="table" w:styleId="TableGrid">
    <w:name w:val="Table Grid"/>
    <w:basedOn w:val="TableNormal"/>
    <w:uiPriority w:val="99"/>
    <w:rsid w:val="004F719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7580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267</Words>
  <Characters>1522</Characters>
  <Application>Microsoft Office Outlook</Application>
  <DocSecurity>0</DocSecurity>
  <Lines>0</Lines>
  <Paragraphs>0</Paragraphs>
  <ScaleCrop>false</ScaleCrop>
  <Company>1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37</dc:title>
  <dc:subject/>
  <dc:creator>1</dc:creator>
  <cp:keywords/>
  <dc:description/>
  <cp:lastModifiedBy>ADM</cp:lastModifiedBy>
  <cp:revision>6</cp:revision>
  <cp:lastPrinted>2013-12-19T12:08:00Z</cp:lastPrinted>
  <dcterms:created xsi:type="dcterms:W3CDTF">2013-12-19T12:13:00Z</dcterms:created>
  <dcterms:modified xsi:type="dcterms:W3CDTF">2018-11-09T13:19:00Z</dcterms:modified>
</cp:coreProperties>
</file>